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43335" w14:textId="77777777" w:rsidR="00817716" w:rsidRDefault="00817716" w:rsidP="00817716">
      <w:pPr>
        <w:pStyle w:val="NoSpacing"/>
      </w:pPr>
      <w:r>
        <w:rPr>
          <w:u w:val="single"/>
        </w:rPr>
        <w:t>John BRAUNANGR</w:t>
      </w:r>
      <w:r>
        <w:t xml:space="preserve">      (fl.1434)</w:t>
      </w:r>
    </w:p>
    <w:p w14:paraId="54AD777B" w14:textId="77777777" w:rsidR="00817716" w:rsidRDefault="00817716" w:rsidP="00817716">
      <w:pPr>
        <w:pStyle w:val="NoSpacing"/>
      </w:pPr>
      <w:r>
        <w:t>Clerk.</w:t>
      </w:r>
    </w:p>
    <w:p w14:paraId="1DCD9402" w14:textId="77777777" w:rsidR="00817716" w:rsidRDefault="00817716" w:rsidP="00817716">
      <w:pPr>
        <w:pStyle w:val="NoSpacing"/>
      </w:pPr>
    </w:p>
    <w:p w14:paraId="72B3E0E6" w14:textId="77777777" w:rsidR="00817716" w:rsidRDefault="00817716" w:rsidP="00817716">
      <w:pPr>
        <w:pStyle w:val="NoSpacing"/>
      </w:pPr>
    </w:p>
    <w:p w14:paraId="79C7BF07" w14:textId="77777777" w:rsidR="00817716" w:rsidRDefault="00817716" w:rsidP="00817716">
      <w:pPr>
        <w:pStyle w:val="NoSpacing"/>
      </w:pPr>
      <w:r>
        <w:t>29 Mar.1434</w:t>
      </w:r>
      <w:r>
        <w:tab/>
        <w:t>He had a bequest in the Will of John Tyler of Rickmansworth,</w:t>
      </w:r>
    </w:p>
    <w:p w14:paraId="7EF869E6" w14:textId="77777777" w:rsidR="00817716" w:rsidRDefault="00817716" w:rsidP="00817716">
      <w:pPr>
        <w:pStyle w:val="NoSpacing"/>
      </w:pPr>
      <w:r>
        <w:t xml:space="preserve">  </w:t>
      </w:r>
      <w:r>
        <w:tab/>
      </w:r>
      <w:r>
        <w:tab/>
        <w:t>Hertfordshire(q.v.).</w:t>
      </w:r>
    </w:p>
    <w:p w14:paraId="1B038E39" w14:textId="77777777" w:rsidR="00817716" w:rsidRDefault="00817716" w:rsidP="00817716">
      <w:pPr>
        <w:pStyle w:val="NoSpacing"/>
      </w:pPr>
      <w:r>
        <w:tab/>
      </w:r>
      <w:r>
        <w:tab/>
        <w:t xml:space="preserve">(“The Herts Genealogist and Antiquary”  </w:t>
      </w:r>
      <w:proofErr w:type="spellStart"/>
      <w:r>
        <w:t>ed.William</w:t>
      </w:r>
      <w:proofErr w:type="spellEnd"/>
      <w:r>
        <w:t xml:space="preserve"> Brigg, pub.1895 </w:t>
      </w:r>
      <w:proofErr w:type="spellStart"/>
      <w:r>
        <w:t>vol.II</w:t>
      </w:r>
      <w:proofErr w:type="spellEnd"/>
      <w:r>
        <w:t xml:space="preserve"> p.46)</w:t>
      </w:r>
    </w:p>
    <w:p w14:paraId="7273E94F" w14:textId="77777777" w:rsidR="00817716" w:rsidRDefault="00817716" w:rsidP="00817716">
      <w:pPr>
        <w:pStyle w:val="NoSpacing"/>
      </w:pPr>
    </w:p>
    <w:p w14:paraId="63CA7C46" w14:textId="77777777" w:rsidR="00817716" w:rsidRDefault="00817716" w:rsidP="00817716">
      <w:pPr>
        <w:pStyle w:val="NoSpacing"/>
      </w:pPr>
    </w:p>
    <w:p w14:paraId="2AE047BF" w14:textId="6A0E7DF1" w:rsidR="00BA00AB" w:rsidRPr="00EB3209" w:rsidRDefault="00817716" w:rsidP="00817716">
      <w:pPr>
        <w:pStyle w:val="NoSpacing"/>
        <w:rPr>
          <w:rFonts w:cs="Times New Roman"/>
          <w:szCs w:val="24"/>
        </w:rPr>
      </w:pPr>
      <w:r>
        <w:t>8 December 2024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B2CDC" w14:textId="77777777" w:rsidR="00817716" w:rsidRDefault="00817716" w:rsidP="009139A6">
      <w:r>
        <w:separator/>
      </w:r>
    </w:p>
  </w:endnote>
  <w:endnote w:type="continuationSeparator" w:id="0">
    <w:p w14:paraId="67DC2225" w14:textId="77777777" w:rsidR="00817716" w:rsidRDefault="008177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45D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E0A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306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06DD98" w14:textId="77777777" w:rsidR="00817716" w:rsidRDefault="00817716" w:rsidP="009139A6">
      <w:r>
        <w:separator/>
      </w:r>
    </w:p>
  </w:footnote>
  <w:footnote w:type="continuationSeparator" w:id="0">
    <w:p w14:paraId="566125DB" w14:textId="77777777" w:rsidR="00817716" w:rsidRDefault="008177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76C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32B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CEE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16"/>
    <w:rsid w:val="000666E0"/>
    <w:rsid w:val="002510B7"/>
    <w:rsid w:val="00270799"/>
    <w:rsid w:val="003E700D"/>
    <w:rsid w:val="005C130B"/>
    <w:rsid w:val="00817716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C0B94"/>
  <w15:chartTrackingRefBased/>
  <w15:docId w15:val="{6C062F00-C4CB-40FC-9AEE-53FD25E8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2024-12-12T07:32:00Z</dcterms:created>
  <dcterms:modified xsi:type="dcterms:W3CDTF">2024-12-12T07:32:00Z</dcterms:modified>
</cp:coreProperties>
</file>